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0C089D7" w14:textId="17FD5352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08498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ZA SKLOP </w:t>
      </w:r>
      <w:r w:rsidR="002C0A36">
        <w:rPr>
          <w:rFonts w:asciiTheme="minorHAnsi" w:hAnsiTheme="minorHAnsi"/>
          <w:b/>
          <w:color w:val="FFFFFF" w:themeColor="background1"/>
          <w:sz w:val="28"/>
          <w:szCs w:val="28"/>
        </w:rPr>
        <w:t>3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28282B2B" w:rsidR="00474485" w:rsidRPr="00BD4A3B" w:rsidRDefault="00432B6E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432B6E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832CAC">
        <w:rPr>
          <w:rFonts w:asciiTheme="minorHAnsi" w:hAnsiTheme="minorHAnsi"/>
          <w:b/>
          <w:color w:val="FFFFFF" w:themeColor="background1"/>
          <w:sz w:val="28"/>
          <w:szCs w:val="28"/>
        </w:rPr>
        <w:t>VZ-77-028/26-S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8DAB9B4" w14:textId="0769E940" w:rsidR="00CE2DF0" w:rsidRPr="00CE2DF0" w:rsidRDefault="00987F7F" w:rsidP="00432B6E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="00CE2DF0" w:rsidRPr="00832CAC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="00CE2DF0" w:rsidRPr="00832C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ED9975" w14:textId="05EE90BB" w:rsidR="002C0A36" w:rsidRPr="002C0A36" w:rsidRDefault="00CE2DF0" w:rsidP="002C0A36">
      <w:pPr>
        <w:spacing w:after="60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za nas na podlagi pogodbe/naročilnice št.</w:t>
      </w:r>
      <w:r w:rsidRPr="00CE2DF0">
        <w:rPr>
          <w:rFonts w:asciiTheme="minorHAnsi" w:hAnsi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z dne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v okviru referenčnega posla/projekta, v referenčnem obdobju, kot ga je določil naročnik v razpisni dokumentaciji predmetnega postopka javnega naročanja, (kvalitetno in v skladu s pogodbenimi določili) uspešno in kakovostno izvedel oz. izvaja storitve</w:t>
      </w:r>
      <w:r w:rsidR="002C0A36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vzdrževanja </w:t>
      </w:r>
      <w:r w:rsidR="002C0A36" w:rsidRPr="002C0A36">
        <w:rPr>
          <w:rFonts w:asciiTheme="minorHAnsi" w:hAnsiTheme="minorHAnsi"/>
          <w:sz w:val="22"/>
          <w:szCs w:val="22"/>
        </w:rPr>
        <w:t xml:space="preserve">programske opreme, ki je predmet </w:t>
      </w:r>
      <w:r w:rsidR="002C0A36">
        <w:rPr>
          <w:rFonts w:asciiTheme="minorHAnsi" w:hAnsiTheme="minorHAnsi"/>
          <w:sz w:val="22"/>
          <w:szCs w:val="22"/>
        </w:rPr>
        <w:t>v naslovu navedenega</w:t>
      </w:r>
      <w:r w:rsidR="002C0A36" w:rsidRPr="002C0A36">
        <w:rPr>
          <w:rFonts w:asciiTheme="minorHAnsi" w:hAnsiTheme="minorHAnsi"/>
          <w:sz w:val="22"/>
          <w:szCs w:val="22"/>
        </w:rPr>
        <w:t xml:space="preserve"> javnega naročila in je vključeval oz. vključuje najmanj:</w:t>
      </w:r>
      <w:proofErr w:type="gramStart"/>
    </w:p>
    <w:p w14:paraId="73251B88" w14:textId="77777777" w:rsidR="002C0A36" w:rsidRPr="002C0A36" w:rsidRDefault="002C0A36" w:rsidP="002C0A36">
      <w:pPr>
        <w:numPr>
          <w:ilvl w:val="1"/>
          <w:numId w:val="45"/>
        </w:numPr>
        <w:jc w:val="both"/>
        <w:rPr>
          <w:rFonts w:asciiTheme="minorHAnsi" w:hAnsiTheme="minorHAnsi"/>
          <w:bCs/>
          <w:sz w:val="22"/>
          <w:szCs w:val="22"/>
        </w:rPr>
      </w:pPr>
      <w:proofErr w:type="gramEnd"/>
      <w:r w:rsidRPr="002C0A36">
        <w:rPr>
          <w:rFonts w:asciiTheme="minorHAnsi" w:hAnsiTheme="minorHAnsi"/>
          <w:bCs/>
          <w:sz w:val="22"/>
          <w:szCs w:val="22"/>
        </w:rPr>
        <w:t>upravljanje licenc programske opreme več različnih proizvajalcev</w:t>
      </w:r>
    </w:p>
    <w:p w14:paraId="719E1E2C" w14:textId="77777777" w:rsidR="002C0A36" w:rsidRPr="002C0A36" w:rsidRDefault="002C0A36" w:rsidP="002C0A36">
      <w:pPr>
        <w:numPr>
          <w:ilvl w:val="1"/>
          <w:numId w:val="45"/>
        </w:numPr>
        <w:jc w:val="both"/>
        <w:rPr>
          <w:rFonts w:asciiTheme="minorHAnsi" w:hAnsiTheme="minorHAnsi"/>
          <w:bCs/>
          <w:sz w:val="22"/>
          <w:szCs w:val="22"/>
        </w:rPr>
      </w:pPr>
      <w:r w:rsidRPr="002C0A36">
        <w:rPr>
          <w:rFonts w:asciiTheme="minorHAnsi" w:hAnsiTheme="minorHAnsi"/>
          <w:bCs/>
          <w:sz w:val="22"/>
          <w:szCs w:val="22"/>
        </w:rPr>
        <w:t>evidenco licenc in pogodb,</w:t>
      </w:r>
    </w:p>
    <w:p w14:paraId="59F8823B" w14:textId="77777777" w:rsidR="002C0A36" w:rsidRPr="002C0A36" w:rsidRDefault="002C0A36" w:rsidP="002C0A36">
      <w:pPr>
        <w:numPr>
          <w:ilvl w:val="1"/>
          <w:numId w:val="45"/>
        </w:numPr>
        <w:jc w:val="both"/>
        <w:rPr>
          <w:rFonts w:asciiTheme="minorHAnsi" w:hAnsiTheme="minorHAnsi"/>
          <w:bCs/>
          <w:sz w:val="22"/>
          <w:szCs w:val="22"/>
        </w:rPr>
      </w:pPr>
      <w:r w:rsidRPr="002C0A36">
        <w:rPr>
          <w:rFonts w:asciiTheme="minorHAnsi" w:hAnsiTheme="minorHAnsi"/>
          <w:bCs/>
          <w:sz w:val="22"/>
          <w:szCs w:val="22"/>
        </w:rPr>
        <w:t>pripravo poročil o licenčni skladnosti,</w:t>
      </w:r>
    </w:p>
    <w:p w14:paraId="17D53A14" w14:textId="77777777" w:rsidR="002C0A36" w:rsidRDefault="002C0A36" w:rsidP="002C0A36">
      <w:pPr>
        <w:numPr>
          <w:ilvl w:val="1"/>
          <w:numId w:val="45"/>
        </w:numPr>
        <w:jc w:val="both"/>
        <w:rPr>
          <w:rFonts w:asciiTheme="minorHAnsi" w:hAnsiTheme="minorHAnsi"/>
          <w:bCs/>
          <w:sz w:val="22"/>
          <w:szCs w:val="22"/>
        </w:rPr>
      </w:pPr>
      <w:r w:rsidRPr="002C0A36">
        <w:rPr>
          <w:rFonts w:asciiTheme="minorHAnsi" w:hAnsiTheme="minorHAnsi"/>
          <w:bCs/>
          <w:sz w:val="22"/>
          <w:szCs w:val="22"/>
        </w:rPr>
        <w:t>integracijo z vsaj enim sistemom za inventuro ali upravljanje informacijskih sredstev,</w:t>
      </w:r>
    </w:p>
    <w:p w14:paraId="03E51C76" w14:textId="6A21CB08" w:rsidR="002C0A36" w:rsidRPr="002C0A36" w:rsidRDefault="002C0A36" w:rsidP="002C0A36">
      <w:pPr>
        <w:numPr>
          <w:ilvl w:val="1"/>
          <w:numId w:val="45"/>
        </w:numPr>
        <w:jc w:val="both"/>
        <w:rPr>
          <w:rFonts w:asciiTheme="minorHAnsi" w:hAnsiTheme="minorHAnsi"/>
          <w:bCs/>
          <w:sz w:val="22"/>
          <w:szCs w:val="22"/>
        </w:rPr>
      </w:pPr>
      <w:r w:rsidRPr="002C0A36">
        <w:rPr>
          <w:rFonts w:asciiTheme="minorHAnsi" w:hAnsiTheme="minorHAnsi"/>
          <w:bCs/>
          <w:sz w:val="22"/>
          <w:szCs w:val="22"/>
        </w:rPr>
        <w:t>okolje z najmanj 1.500 napravami</w:t>
      </w:r>
      <w:r>
        <w:rPr>
          <w:rFonts w:asciiTheme="minorHAnsi" w:hAnsiTheme="minorHAnsi"/>
          <w:bCs/>
          <w:sz w:val="22"/>
          <w:szCs w:val="22"/>
        </w:rPr>
        <w:t>.</w:t>
      </w:r>
    </w:p>
    <w:p w14:paraId="33FDB90E" w14:textId="2D76F3D5" w:rsidR="00832CAC" w:rsidRPr="00832CAC" w:rsidRDefault="00832CAC" w:rsidP="002C0A36">
      <w:pPr>
        <w:spacing w:after="60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Storitve so se </w:t>
      </w:r>
      <w:r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izvajale 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oz. se</w:t>
      </w:r>
      <w:r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izvajajo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v postavljenem referenčnem obdobju, kot ga je določil naročnik v razpisni dokumentaciji predmetnega postopka javnega naročanja 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instrText xml:space="preserve"> FORMTEXT </w:instrTex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separate"/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end"/>
      </w:r>
      <w:r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mesecev.</w:t>
      </w:r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lastRenderedPageBreak/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15430B6" w14:textId="55E66487" w:rsidR="00121210" w:rsidRPr="00121210" w:rsidRDefault="00E004E7" w:rsidP="00DE761C">
      <w:pPr>
        <w:ind w:left="424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121210" w:rsidRPr="00121210" w:rsidSect="007435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A9338" w14:textId="77777777" w:rsidR="0007616E" w:rsidRDefault="0007616E">
      <w:r>
        <w:separator/>
      </w:r>
    </w:p>
  </w:endnote>
  <w:endnote w:type="continuationSeparator" w:id="0">
    <w:p w14:paraId="5EF49097" w14:textId="77777777" w:rsidR="0007616E" w:rsidRDefault="0007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A383" w14:textId="77777777" w:rsidR="00B17FE1" w:rsidRDefault="00B17FE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7980" w14:textId="77777777" w:rsidR="00B17FE1" w:rsidRDefault="00B17F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2C0CF" w14:textId="77777777" w:rsidR="0007616E" w:rsidRDefault="0007616E">
      <w:r>
        <w:separator/>
      </w:r>
    </w:p>
  </w:footnote>
  <w:footnote w:type="continuationSeparator" w:id="0">
    <w:p w14:paraId="0E6A9E06" w14:textId="77777777" w:rsidR="0007616E" w:rsidRDefault="0007616E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soponudniku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0E2B80C6" w14:textId="77777777" w:rsidR="00CE2DF0" w:rsidRPr="00292105" w:rsidRDefault="00CE2DF0" w:rsidP="00CE2DF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9210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92105">
        <w:rPr>
          <w:rFonts w:asciiTheme="minorHAnsi" w:hAnsiTheme="minorHAnsi" w:cstheme="minorHAnsi"/>
          <w:sz w:val="18"/>
          <w:szCs w:val="18"/>
        </w:rPr>
        <w:t xml:space="preserve"> Označi ustrezno in dopolni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F8D6" w14:textId="77777777" w:rsidR="00B17FE1" w:rsidRDefault="00B17F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1053CEFF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B17FE1">
      <w:rPr>
        <w:i/>
        <w:sz w:val="16"/>
        <w:szCs w:val="16"/>
      </w:rPr>
      <w:t>f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084985">
      <w:rPr>
        <w:i/>
        <w:sz w:val="16"/>
        <w:szCs w:val="16"/>
      </w:rPr>
      <w:t xml:space="preserve"> za Sklop </w:t>
    </w:r>
    <w:r w:rsidR="002C0A36">
      <w:rPr>
        <w:i/>
        <w:sz w:val="16"/>
        <w:szCs w:val="16"/>
      </w:rPr>
      <w:t>3</w:t>
    </w:r>
    <w:r w:rsidR="00832B51" w:rsidRPr="009722C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07F56" w14:textId="77777777" w:rsidR="00B17FE1" w:rsidRDefault="00B17F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C21552"/>
    <w:multiLevelType w:val="multilevel"/>
    <w:tmpl w:val="B7E8CB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3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FCB6541"/>
    <w:multiLevelType w:val="hybridMultilevel"/>
    <w:tmpl w:val="33B41296"/>
    <w:lvl w:ilvl="0" w:tplc="555ACB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91724E6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2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8"/>
  </w:num>
  <w:num w:numId="9" w16cid:durableId="1388987476">
    <w:abstractNumId w:val="39"/>
  </w:num>
  <w:num w:numId="10" w16cid:durableId="1452168984">
    <w:abstractNumId w:val="28"/>
  </w:num>
  <w:num w:numId="11" w16cid:durableId="1262838522">
    <w:abstractNumId w:val="37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4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5"/>
  </w:num>
  <w:num w:numId="24" w16cid:durableId="1775513836">
    <w:abstractNumId w:val="43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6"/>
  </w:num>
  <w:num w:numId="32" w16cid:durableId="670446675">
    <w:abstractNumId w:val="41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40"/>
  </w:num>
  <w:num w:numId="44" w16cid:durableId="410468822">
    <w:abstractNumId w:val="19"/>
  </w:num>
  <w:num w:numId="45" w16cid:durableId="199557480">
    <w:abstractNumId w:val="45"/>
  </w:num>
  <w:num w:numId="46" w16cid:durableId="609514512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16E"/>
    <w:rsid w:val="00076A80"/>
    <w:rsid w:val="00084985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2B9E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1B7D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15F7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A36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3746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2B6E"/>
    <w:rsid w:val="00433963"/>
    <w:rsid w:val="00433C8A"/>
    <w:rsid w:val="00444686"/>
    <w:rsid w:val="00446129"/>
    <w:rsid w:val="004479CD"/>
    <w:rsid w:val="0045008C"/>
    <w:rsid w:val="0045011E"/>
    <w:rsid w:val="004513B7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4598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C4C4A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CAC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7831"/>
    <w:rsid w:val="00B07CEF"/>
    <w:rsid w:val="00B11F26"/>
    <w:rsid w:val="00B1352D"/>
    <w:rsid w:val="00B17FA5"/>
    <w:rsid w:val="00B17FE1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17FC2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2DF0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D6B80"/>
    <w:rsid w:val="00DE0050"/>
    <w:rsid w:val="00DE0CE4"/>
    <w:rsid w:val="00DE2430"/>
    <w:rsid w:val="00DE2E23"/>
    <w:rsid w:val="00DE42C6"/>
    <w:rsid w:val="00DE517C"/>
    <w:rsid w:val="00DE6737"/>
    <w:rsid w:val="00DE73B4"/>
    <w:rsid w:val="00DE761C"/>
    <w:rsid w:val="00DF20FA"/>
    <w:rsid w:val="00DF44CA"/>
    <w:rsid w:val="00E004E7"/>
    <w:rsid w:val="00E00D31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2DE"/>
    <w:rsid w:val="00F63CC9"/>
    <w:rsid w:val="00F65C6D"/>
    <w:rsid w:val="00F66E2C"/>
    <w:rsid w:val="00F67112"/>
    <w:rsid w:val="00F70246"/>
    <w:rsid w:val="00F704D5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7BF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3</cp:revision>
  <cp:lastPrinted>2018-12-07T06:41:00Z</cp:lastPrinted>
  <dcterms:created xsi:type="dcterms:W3CDTF">2026-07-15T13:08:00Z</dcterms:created>
  <dcterms:modified xsi:type="dcterms:W3CDTF">2026-07-21T11:39:00Z</dcterms:modified>
</cp:coreProperties>
</file>